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FA1ED" w14:textId="4810E764" w:rsidR="00BA00AB" w:rsidRDefault="006C4778" w:rsidP="006C47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WARD</w:t>
      </w:r>
      <w:r>
        <w:rPr>
          <w:rFonts w:ascii="Times New Roman" w:hAnsi="Times New Roman" w:cs="Times New Roman"/>
          <w:sz w:val="24"/>
          <w:szCs w:val="24"/>
        </w:rPr>
        <w:t xml:space="preserve">       (fl.1492)</w:t>
      </w:r>
    </w:p>
    <w:p w14:paraId="4B89B03C" w14:textId="744C8DEE" w:rsidR="006C4778" w:rsidRDefault="006C4778" w:rsidP="006C47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Vicar of Snailwell, Cambridgeshire.</w:t>
      </w:r>
    </w:p>
    <w:p w14:paraId="37EDD4FA" w14:textId="3A105BDA" w:rsidR="006C4778" w:rsidRDefault="006C4778" w:rsidP="006C47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A09CA7" w14:textId="4CA68012" w:rsidR="006C4778" w:rsidRDefault="006C4778" w:rsidP="006C47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A8BFE5E" w14:textId="38AD4507" w:rsidR="006C4778" w:rsidRDefault="003931A0" w:rsidP="006C47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1492</w:t>
      </w:r>
      <w:r>
        <w:rPr>
          <w:rFonts w:ascii="Times New Roman" w:hAnsi="Times New Roman" w:cs="Times New Roman"/>
          <w:sz w:val="24"/>
          <w:szCs w:val="24"/>
        </w:rPr>
        <w:tab/>
        <w:t xml:space="preserve">He became Vicar.    </w:t>
      </w:r>
      <w:r>
        <w:rPr>
          <w:rFonts w:ascii="Times New Roman" w:hAnsi="Times New Roman" w:cs="Times New Roman"/>
          <w:sz w:val="24"/>
          <w:szCs w:val="24"/>
        </w:rPr>
        <w:t>(Alumni Cantab. vol.1 part 4 p.3</w:t>
      </w:r>
      <w:r>
        <w:rPr>
          <w:rFonts w:ascii="Times New Roman" w:hAnsi="Times New Roman" w:cs="Times New Roman"/>
          <w:sz w:val="24"/>
          <w:szCs w:val="24"/>
        </w:rPr>
        <w:t>31)</w:t>
      </w:r>
    </w:p>
    <w:p w14:paraId="6A3DE6D2" w14:textId="63CCF8DA" w:rsidR="003931A0" w:rsidRDefault="003931A0" w:rsidP="006C47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73B8FB" w14:textId="778C63B3" w:rsidR="003931A0" w:rsidRDefault="003931A0" w:rsidP="006C47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D9C728" w14:textId="345F8B4B" w:rsidR="003931A0" w:rsidRPr="006C4778" w:rsidRDefault="003931A0" w:rsidP="006C47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December 2021</w:t>
      </w:r>
    </w:p>
    <w:sectPr w:rsidR="003931A0" w:rsidRPr="006C477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F9E9AA" w14:textId="77777777" w:rsidR="006C4778" w:rsidRDefault="006C4778" w:rsidP="009139A6">
      <w:r>
        <w:separator/>
      </w:r>
    </w:p>
  </w:endnote>
  <w:endnote w:type="continuationSeparator" w:id="0">
    <w:p w14:paraId="16DBE295" w14:textId="77777777" w:rsidR="006C4778" w:rsidRDefault="006C477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17FD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2CFE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39EF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3D77D" w14:textId="77777777" w:rsidR="006C4778" w:rsidRDefault="006C4778" w:rsidP="009139A6">
      <w:r>
        <w:separator/>
      </w:r>
    </w:p>
  </w:footnote>
  <w:footnote w:type="continuationSeparator" w:id="0">
    <w:p w14:paraId="18B79C58" w14:textId="77777777" w:rsidR="006C4778" w:rsidRDefault="006C477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0AAA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FE8F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411E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4778"/>
    <w:rsid w:val="000666E0"/>
    <w:rsid w:val="002510B7"/>
    <w:rsid w:val="003931A0"/>
    <w:rsid w:val="005C130B"/>
    <w:rsid w:val="006C4778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039551"/>
  <w15:chartTrackingRefBased/>
  <w15:docId w15:val="{40264121-D86D-40B7-8B13-6A73F9097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12</TotalTime>
  <Pages>1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2021-12-28T12:42:00Z</dcterms:created>
  <dcterms:modified xsi:type="dcterms:W3CDTF">2021-12-28T12:54:00Z</dcterms:modified>
</cp:coreProperties>
</file>